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2AA46C5D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0D3513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40D7C" w:rsidRPr="009C70B5">
        <w:rPr>
          <w:b/>
          <w:noProof/>
          <w:sz w:val="24"/>
        </w:rPr>
        <w:t>S5-24155</w:t>
      </w:r>
      <w:r w:rsidR="00840D7C">
        <w:rPr>
          <w:b/>
          <w:noProof/>
          <w:sz w:val="24"/>
        </w:rPr>
        <w:t>5</w:t>
      </w:r>
    </w:p>
    <w:p w14:paraId="7DE93618" w14:textId="588DD921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0D3513" w:rsidRPr="000D3513">
        <w:rPr>
          <w:vertAlign w:val="superscript"/>
        </w:rPr>
        <w:t>th</w:t>
      </w:r>
      <w:proofErr w:type="spellEnd"/>
      <w:r w:rsidR="000D3513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5CC56D9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40D7C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7775AB9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FB22F8">
                <w:rPr>
                  <w:b/>
                  <w:noProof/>
                  <w:sz w:val="28"/>
                </w:rPr>
                <w:t>6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66AF6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5F13C97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B76B35">
              <w:rPr>
                <w:noProof/>
              </w:rPr>
              <w:t xml:space="preserve">6 </w:t>
            </w:r>
            <w:r w:rsidR="00B76B35" w:rsidRPr="00B76B35">
              <w:rPr>
                <w:noProof/>
              </w:rPr>
              <w:t>CR TS</w:t>
            </w:r>
            <w:r w:rsidRPr="00C7103B">
              <w:rPr>
                <w:noProof/>
              </w:rPr>
              <w:t xml:space="preserve"> 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CF443BD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649B">
                <w:t xml:space="preserve"> </w:t>
              </w:r>
              <w:r w:rsidR="00EB649B" w:rsidRPr="00EB649B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39DB623" w:rsidR="003D0A48" w:rsidRDefault="00D944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1A86DC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FB22F8">
                <w:rPr>
                  <w:noProof/>
                </w:rPr>
                <w:t>6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C04B5" w14:textId="6FB4F95B" w:rsidR="00C043AF" w:rsidRDefault="00C043AF" w:rsidP="00C043AF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0D3513">
              <w:t>0</w:t>
            </w:r>
            <w:r>
              <w:t>2 this rule is not followed.</w:t>
            </w:r>
          </w:p>
          <w:p w14:paraId="31A12624" w14:textId="2CFD728A" w:rsidR="00A2064B" w:rsidRPr="004D6A33" w:rsidRDefault="00C043AF" w:rsidP="00C043AF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333520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637BB7F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4CAD959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3A51E30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7280784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5027A873" w14:textId="459461F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: </w:t>
            </w:r>
            <w:proofErr w:type="gramStart"/>
            <w:r>
              <w:rPr>
                <w:sz w:val="16"/>
                <w:szCs w:val="16"/>
                <w:lang w:eastAsia="zh-CN"/>
              </w:rPr>
              <w:t>0..</w:t>
            </w:r>
            <w:proofErr w:type="gramEnd"/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5" w:type="dxa"/>
          </w:tcPr>
          <w:p w14:paraId="363786C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333520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49095BE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2B68DF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60BCC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0E91E5B" w14:textId="273737E6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96077A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14A43A45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168F1FE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0BC6BC9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18D5CCBB" w14:textId="623E2C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0AFAD1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6DBAC19A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94FD00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65ECB92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543BE7C" w14:textId="45878C0B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E59D17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35A9402E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34BF433E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8836B5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4C1C58DB" w14:textId="54B94C2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66B3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20FB410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5E67881F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4DE034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1430717E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1592DB5A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186044E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403FF3DC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07B239F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49115D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4621EF3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6D0A614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d= Mobile Country Codes (MCC)|| Mobile Network </w:t>
            </w:r>
            <w:proofErr w:type="gramStart"/>
            <w:r>
              <w:rPr>
                <w:sz w:val="16"/>
                <w:szCs w:val="16"/>
              </w:rPr>
              <w:t>Codes(</w:t>
            </w:r>
            <w:proofErr w:type="gramEnd"/>
            <w:r>
              <w:rPr>
                <w:sz w:val="16"/>
                <w:szCs w:val="16"/>
              </w:rPr>
              <w:t>MNC) (Ref. 3GPP TS 23.003[12])</w:t>
            </w:r>
          </w:p>
          <w:p w14:paraId="42434B2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AA7910E" w14:textId="77777777" w:rsidR="00333520" w:rsidRDefault="00333520" w:rsidP="0033352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7974972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</w:t>
            </w:r>
            <w:proofErr w:type="gramStart"/>
            <w:r>
              <w:rPr>
                <w:sz w:val="16"/>
                <w:szCs w:val="16"/>
              </w:rPr>
              <w:t>and also</w:t>
            </w:r>
            <w:proofErr w:type="gramEnd"/>
            <w:r>
              <w:rPr>
                <w:sz w:val="16"/>
                <w:szCs w:val="16"/>
              </w:rPr>
              <w:t xml:space="preserve"> the changing rate.</w:t>
            </w:r>
          </w:p>
          <w:p w14:paraId="08D7C7E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08609CB" w14:textId="591CB1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</w:t>
            </w:r>
            <w:proofErr w:type="gramEnd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*</w:t>
            </w:r>
          </w:p>
          <w:p w14:paraId="6B123C43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333520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0FF446A5" w:rsidR="00333520" w:rsidRDefault="00333520" w:rsidP="00333520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2946D7F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1DD82F7F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09A2CBE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4575B35D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4F6ECB14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333520" w:rsidRDefault="00333520" w:rsidP="00333520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333520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6AE1DE96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093EC02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475F01D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887BC0C" w14:textId="22D79018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B4D32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50168AF3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9D6C53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4F58F2FF" w14:textId="77777777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226F11EE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0985864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6500C070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7A9D34CB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7BFF3DAA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09ED8E95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64156C53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E910B9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23ED8FBB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6BAFBB05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4FA690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4406191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09548A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798DA5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4D88C644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32AF52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0C63F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064B3E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080218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45034993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2A2A5EE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68776DF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05E810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5D24FC2D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1AE9C96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4942472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0EB0879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54DD52A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5F7800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9A3EE68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188CCA5D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6C3C01A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518B33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2FA04AE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2D9BC3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31E114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53B7017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2EC01CE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22A31D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AD862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7DE52E1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54DD4E4E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4911ED3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FC6198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DCDC22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DA7D3B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4E90D0CA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24A6C421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CBEEB4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3559D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5FBF7B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F48034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31D4032F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2D8AF3D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6B89FA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3D16D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9F3D65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508C42E2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2FEECAB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6E4B16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E7719E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261F56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95E350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2C62029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470A2F4D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CC56BA5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CBF8E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154350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CE33F65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3503EE4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D97C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1C8DF31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28FCC7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F15A6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0639002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53C8164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E0ADB5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18E3C2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93FA27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4E1140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79CAE9A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873591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C2E30C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9ED68A0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5EFC8A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1AFB6D9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3AA7FFD7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A0EA79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F40D09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A12F9B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7B712D95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463A104F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3C90868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85F57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126727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E038E5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0E8812E3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549354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48DC21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D5B589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79CAFB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C1BD4" w14:textId="77777777" w:rsidR="007848B8" w:rsidRDefault="007848B8">
      <w:r>
        <w:separator/>
      </w:r>
    </w:p>
  </w:endnote>
  <w:endnote w:type="continuationSeparator" w:id="0">
    <w:p w14:paraId="45ECA6DB" w14:textId="77777777" w:rsidR="007848B8" w:rsidRDefault="0078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3938" w14:textId="77777777" w:rsidR="007848B8" w:rsidRDefault="007848B8">
      <w:r>
        <w:separator/>
      </w:r>
    </w:p>
  </w:footnote>
  <w:footnote w:type="continuationSeparator" w:id="0">
    <w:p w14:paraId="22D8506D" w14:textId="77777777" w:rsidR="007848B8" w:rsidRDefault="0078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3513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D7909"/>
    <w:rsid w:val="001E293E"/>
    <w:rsid w:val="001E41F3"/>
    <w:rsid w:val="001E581C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3520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6395E"/>
    <w:rsid w:val="004A2452"/>
    <w:rsid w:val="004A52C6"/>
    <w:rsid w:val="004B724E"/>
    <w:rsid w:val="004B75B7"/>
    <w:rsid w:val="004D1D31"/>
    <w:rsid w:val="004D6A33"/>
    <w:rsid w:val="004E399A"/>
    <w:rsid w:val="004E4907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95B86"/>
    <w:rsid w:val="005B58B3"/>
    <w:rsid w:val="005D6EAF"/>
    <w:rsid w:val="005E2C44"/>
    <w:rsid w:val="00600FD5"/>
    <w:rsid w:val="00612D72"/>
    <w:rsid w:val="00614BD5"/>
    <w:rsid w:val="00616B58"/>
    <w:rsid w:val="00621188"/>
    <w:rsid w:val="006257ED"/>
    <w:rsid w:val="0064789A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48B8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40D7C"/>
    <w:rsid w:val="00843394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05205"/>
    <w:rsid w:val="009148DE"/>
    <w:rsid w:val="00941E30"/>
    <w:rsid w:val="009467AC"/>
    <w:rsid w:val="00966AF6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0A93"/>
    <w:rsid w:val="00AD1CD8"/>
    <w:rsid w:val="00AE5DD8"/>
    <w:rsid w:val="00B13F88"/>
    <w:rsid w:val="00B150C6"/>
    <w:rsid w:val="00B258BB"/>
    <w:rsid w:val="00B67B07"/>
    <w:rsid w:val="00B67B97"/>
    <w:rsid w:val="00B722D8"/>
    <w:rsid w:val="00B76B35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3AF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5598"/>
    <w:rsid w:val="00D06D51"/>
    <w:rsid w:val="00D24991"/>
    <w:rsid w:val="00D50255"/>
    <w:rsid w:val="00D63063"/>
    <w:rsid w:val="00D66520"/>
    <w:rsid w:val="00D94415"/>
    <w:rsid w:val="00DA048B"/>
    <w:rsid w:val="00DA7293"/>
    <w:rsid w:val="00DD2656"/>
    <w:rsid w:val="00DE34CF"/>
    <w:rsid w:val="00E054E2"/>
    <w:rsid w:val="00E13F3D"/>
    <w:rsid w:val="00E23090"/>
    <w:rsid w:val="00E23F63"/>
    <w:rsid w:val="00E27FCC"/>
    <w:rsid w:val="00E34898"/>
    <w:rsid w:val="00E368AD"/>
    <w:rsid w:val="00E910B9"/>
    <w:rsid w:val="00EA4E11"/>
    <w:rsid w:val="00EB09B7"/>
    <w:rsid w:val="00EB516D"/>
    <w:rsid w:val="00EB649B"/>
    <w:rsid w:val="00EC04FB"/>
    <w:rsid w:val="00EE436C"/>
    <w:rsid w:val="00EE7D7C"/>
    <w:rsid w:val="00EF6D0A"/>
    <w:rsid w:val="00F01566"/>
    <w:rsid w:val="00F25D98"/>
    <w:rsid w:val="00F300FB"/>
    <w:rsid w:val="00F37601"/>
    <w:rsid w:val="00F433F0"/>
    <w:rsid w:val="00F53069"/>
    <w:rsid w:val="00FB22F8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2024-03-25T15:25:00Z</dcterms:created>
  <dcterms:modified xsi:type="dcterms:W3CDTF">2024-04-06T16:38:00Z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